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AAF" w:rsidRDefault="00D96AAF" w:rsidP="00D96AAF">
      <w:pPr>
        <w:pStyle w:val="NoSpacing"/>
      </w:pPr>
      <w:r>
        <w:rPr>
          <w:u w:val="single"/>
        </w:rPr>
        <w:t>Richard KETILBY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D96AAF" w:rsidRDefault="00D96AAF" w:rsidP="00D96AAF">
      <w:pPr>
        <w:pStyle w:val="NoSpacing"/>
      </w:pPr>
    </w:p>
    <w:p w:rsidR="00D96AAF" w:rsidRDefault="00D96AAF" w:rsidP="00D96AAF">
      <w:pPr>
        <w:pStyle w:val="NoSpacing"/>
      </w:pPr>
    </w:p>
    <w:p w:rsidR="00D96AAF" w:rsidRDefault="00D96AAF" w:rsidP="00D96AAF">
      <w:pPr>
        <w:pStyle w:val="NoSpacing"/>
      </w:pPr>
      <w:r>
        <w:t>20 Nov.1420</w:t>
      </w:r>
      <w:r>
        <w:tab/>
        <w:t>He was a juror on the inquisition held in Worcester into lands of the late</w:t>
      </w:r>
    </w:p>
    <w:p w:rsidR="00D96AAF" w:rsidRDefault="00D96AAF" w:rsidP="00D96AAF">
      <w:pPr>
        <w:pStyle w:val="NoSpacing"/>
      </w:pPr>
      <w:r>
        <w:tab/>
      </w:r>
      <w:r>
        <w:tab/>
        <w:t xml:space="preserve">Sir Ralph </w:t>
      </w:r>
      <w:proofErr w:type="spellStart"/>
      <w:r>
        <w:t>Arderne</w:t>
      </w:r>
      <w:proofErr w:type="spellEnd"/>
      <w:r>
        <w:t>(q.v.).</w:t>
      </w:r>
    </w:p>
    <w:p w:rsidR="00D96AAF" w:rsidRDefault="00D96AAF" w:rsidP="00D96AA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21-560)</w:t>
      </w:r>
    </w:p>
    <w:p w:rsidR="001A28B3" w:rsidRDefault="001A28B3" w:rsidP="001A28B3">
      <w:pPr>
        <w:pStyle w:val="NoSpacing"/>
      </w:pPr>
      <w:r>
        <w:t>20 Nov.1420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Worcester into</w:t>
      </w:r>
    </w:p>
    <w:p w:rsidR="001A28B3" w:rsidRDefault="001A28B3" w:rsidP="001A28B3">
      <w:pPr>
        <w:pStyle w:val="NoSpacing"/>
      </w:pPr>
      <w:r>
        <w:tab/>
      </w:r>
      <w:r>
        <w:tab/>
        <w:t xml:space="preserve">lands of the late Joyce </w:t>
      </w:r>
      <w:proofErr w:type="spellStart"/>
      <w:r>
        <w:t>Peshale</w:t>
      </w:r>
      <w:proofErr w:type="spellEnd"/>
      <w:r>
        <w:t>(q.v.).</w:t>
      </w:r>
    </w:p>
    <w:p w:rsidR="001A28B3" w:rsidRDefault="001A28B3" w:rsidP="001A28B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21-543)</w:t>
      </w:r>
    </w:p>
    <w:p w:rsidR="00D96AAF" w:rsidRDefault="00D96AAF" w:rsidP="00D96AAF">
      <w:pPr>
        <w:pStyle w:val="NoSpacing"/>
      </w:pPr>
    </w:p>
    <w:p w:rsidR="00D96AAF" w:rsidRDefault="00D96AAF" w:rsidP="00D96AAF">
      <w:pPr>
        <w:pStyle w:val="NoSpacing"/>
      </w:pPr>
    </w:p>
    <w:p w:rsidR="00D96AAF" w:rsidRDefault="00D96AAF" w:rsidP="00D96AAF">
      <w:pPr>
        <w:pStyle w:val="NoSpacing"/>
      </w:pPr>
      <w:r>
        <w:t>4 October 2016</w:t>
      </w:r>
    </w:p>
    <w:p w:rsidR="001A28B3" w:rsidRPr="00CF1C88" w:rsidRDefault="001A28B3" w:rsidP="00D96AAF">
      <w:pPr>
        <w:pStyle w:val="NoSpacing"/>
      </w:pPr>
      <w:r>
        <w:t>27 December 2016</w:t>
      </w:r>
      <w:bookmarkStart w:id="0" w:name="_GoBack"/>
      <w:bookmarkEnd w:id="0"/>
    </w:p>
    <w:p w:rsidR="006B2F86" w:rsidRPr="00D96AAF" w:rsidRDefault="001A28B3" w:rsidP="00E71FC3">
      <w:pPr>
        <w:pStyle w:val="NoSpacing"/>
      </w:pPr>
    </w:p>
    <w:sectPr w:rsidR="006B2F86" w:rsidRPr="00D96A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AAF" w:rsidRDefault="00D96AAF" w:rsidP="00E71FC3">
      <w:pPr>
        <w:spacing w:after="0" w:line="240" w:lineRule="auto"/>
      </w:pPr>
      <w:r>
        <w:separator/>
      </w:r>
    </w:p>
  </w:endnote>
  <w:endnote w:type="continuationSeparator" w:id="0">
    <w:p w:rsidR="00D96AAF" w:rsidRDefault="00D96A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AAF" w:rsidRDefault="00D96AAF" w:rsidP="00E71FC3">
      <w:pPr>
        <w:spacing w:after="0" w:line="240" w:lineRule="auto"/>
      </w:pPr>
      <w:r>
        <w:separator/>
      </w:r>
    </w:p>
  </w:footnote>
  <w:footnote w:type="continuationSeparator" w:id="0">
    <w:p w:rsidR="00D96AAF" w:rsidRDefault="00D96A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AAF"/>
    <w:rsid w:val="001A28B3"/>
    <w:rsid w:val="001A7C09"/>
    <w:rsid w:val="00733BE7"/>
    <w:rsid w:val="00AB52E8"/>
    <w:rsid w:val="00B16D3F"/>
    <w:rsid w:val="00D96AA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73FD1"/>
  <w15:chartTrackingRefBased/>
  <w15:docId w15:val="{3A10D342-4D8F-4A9D-ACA9-68498309B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2016-10-04T20:29:00Z</dcterms:created>
  <dcterms:modified xsi:type="dcterms:W3CDTF">2016-12-27T16:28:00Z</dcterms:modified>
</cp:coreProperties>
</file>